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26_071_101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2: Demontage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